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8F6A2" w14:textId="55A5E380" w:rsidR="00535962" w:rsidRPr="00F7167E" w:rsidRDefault="000C3984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76C6909" wp14:editId="5D3DF78B">
                <wp:simplePos x="0" y="0"/>
                <wp:positionH relativeFrom="column">
                  <wp:posOffset>7343775</wp:posOffset>
                </wp:positionH>
                <wp:positionV relativeFrom="paragraph">
                  <wp:posOffset>-571500</wp:posOffset>
                </wp:positionV>
                <wp:extent cx="1664970" cy="701040"/>
                <wp:effectExtent l="0" t="0" r="11430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64970" cy="701040"/>
                          <a:chOff x="12866" y="523"/>
                          <a:chExt cx="2622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886" y="561"/>
                            <a:ext cx="2602" cy="968"/>
                            <a:chOff x="9103" y="720"/>
                            <a:chExt cx="2166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03" y="1077"/>
                              <a:ext cx="2166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30AB397" w14:textId="2129974D" w:rsidR="00840E00" w:rsidRPr="00535962" w:rsidRDefault="000C3984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DGII-CCC-LPN-2025-0002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ECBF3D6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6C6909" id="Group 20" o:spid="_x0000_s1026" style="position:absolute;margin-left:578.25pt;margin-top:-45pt;width:131.1pt;height:55.2pt;z-index:251660288" coordorigin="12866,523" coordsize="2622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886;top:561;width:2602;height:968" coordorigin="9103,720" coordsize="2166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03;top:1077;width:2166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30AB397" w14:textId="2129974D" w:rsidR="00840E00" w:rsidRPr="00535962" w:rsidRDefault="000C3984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DGII-CCC-LPN-2025-0002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ECBF3D6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38428ED1" wp14:editId="6C6DC390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9F44AC5" wp14:editId="581588A1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7E439786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A64E029" wp14:editId="2AF84D5A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F44AC5" id="Text Box 2" o:spid="_x0000_s1031" type="#_x0000_t202" style="position:absolute;margin-left:-37.2pt;margin-top:-26.35pt;width:81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7E439786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A64E029" wp14:editId="2AF84D5A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AB2D9F" wp14:editId="6201E6D4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6CABFF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AB2D9F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306CABFF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407A4F5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014A73" wp14:editId="12920C26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33544E" w14:textId="77777777" w:rsidR="002E1412" w:rsidRPr="002E1412" w:rsidRDefault="000C398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014A73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6233544E" w14:textId="77777777" w:rsidR="002E1412" w:rsidRPr="002E1412" w:rsidRDefault="000C398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7E8D6B7" wp14:editId="0A81D3D8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7F3B58" w14:textId="77777777" w:rsidR="0026335F" w:rsidRPr="0026335F" w:rsidRDefault="000C398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8D6B7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467F3B58" w14:textId="77777777" w:rsidR="0026335F" w:rsidRPr="0026335F" w:rsidRDefault="000C398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426FB5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A8C323" wp14:editId="3252DC00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C50D65" w14:textId="77777777" w:rsidR="00F7443C" w:rsidRPr="004767CC" w:rsidRDefault="000C398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A8C323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1BC50D65" w14:textId="77777777" w:rsidR="00F7443C" w:rsidRPr="004767CC" w:rsidRDefault="000C398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FCEAE03" wp14:editId="26F683E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385FC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CEAE03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13385FC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2C447F3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F08FCE8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76DB42FE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54A60DFF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73D61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3E8094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49E07E24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07B84D4D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47A2883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1D710382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13A04482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0670DE23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3068CF4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1D5A34E0" w14:textId="77777777" w:rsidR="007372FF" w:rsidRPr="000C3984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val="pt-BR"/>
              </w:rPr>
            </w:pPr>
            <w:r w:rsidRPr="000C3984">
              <w:rPr>
                <w:rFonts w:ascii="Arial" w:hAnsi="Arial" w:cs="Arial"/>
                <w:b/>
                <w:bCs/>
                <w:sz w:val="20"/>
                <w:szCs w:val="22"/>
                <w:lang w:val="pt-BR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8AB2CC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25F8011" w14:textId="77777777" w:rsidTr="00822B7A">
        <w:trPr>
          <w:trHeight w:val="229"/>
          <w:jc w:val="center"/>
        </w:trPr>
        <w:tc>
          <w:tcPr>
            <w:tcW w:w="0" w:type="auto"/>
          </w:tcPr>
          <w:p w14:paraId="445414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689DA26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26C1D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8C275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7342D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7C504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C422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21ECB0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7E12CDC" w14:textId="77777777" w:rsidTr="00822B7A">
        <w:trPr>
          <w:trHeight w:val="211"/>
          <w:jc w:val="center"/>
        </w:trPr>
        <w:tc>
          <w:tcPr>
            <w:tcW w:w="0" w:type="auto"/>
          </w:tcPr>
          <w:p w14:paraId="64C0F2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92AC34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89201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451CB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09E1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31601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E5398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8177B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9AB55A" w14:textId="77777777" w:rsidTr="00822B7A">
        <w:trPr>
          <w:trHeight w:val="229"/>
          <w:jc w:val="center"/>
        </w:trPr>
        <w:tc>
          <w:tcPr>
            <w:tcW w:w="0" w:type="auto"/>
          </w:tcPr>
          <w:p w14:paraId="3482B4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456F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3DC9B6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141731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807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E7C44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05DDB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BB937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249A562" w14:textId="77777777" w:rsidTr="00822B7A">
        <w:trPr>
          <w:trHeight w:val="229"/>
          <w:jc w:val="center"/>
        </w:trPr>
        <w:tc>
          <w:tcPr>
            <w:tcW w:w="0" w:type="auto"/>
          </w:tcPr>
          <w:p w14:paraId="292C2A0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E55B4A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900172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385EF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434111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C8097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C3F90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D9D9A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452D7AC" w14:textId="77777777" w:rsidTr="00822B7A">
        <w:trPr>
          <w:trHeight w:val="229"/>
          <w:jc w:val="center"/>
        </w:trPr>
        <w:tc>
          <w:tcPr>
            <w:tcW w:w="0" w:type="auto"/>
          </w:tcPr>
          <w:p w14:paraId="6E5A8F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34E2D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93D69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3FE81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5C6577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170A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008797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02847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F613E58" w14:textId="77777777" w:rsidTr="00822B7A">
        <w:trPr>
          <w:trHeight w:val="229"/>
          <w:jc w:val="center"/>
        </w:trPr>
        <w:tc>
          <w:tcPr>
            <w:tcW w:w="0" w:type="auto"/>
          </w:tcPr>
          <w:p w14:paraId="1928A5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476E44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C40189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1FC3D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4BE569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BB97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DD7CE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B2902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8A51C8F" w14:textId="77777777" w:rsidTr="00822B7A">
        <w:trPr>
          <w:trHeight w:val="229"/>
          <w:jc w:val="center"/>
        </w:trPr>
        <w:tc>
          <w:tcPr>
            <w:tcW w:w="0" w:type="auto"/>
          </w:tcPr>
          <w:p w14:paraId="10A19B6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2D455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6ED66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C8052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D965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C269E2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08D9B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38FA4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898381B" w14:textId="77777777" w:rsidTr="00822B7A">
        <w:trPr>
          <w:trHeight w:val="211"/>
          <w:jc w:val="center"/>
        </w:trPr>
        <w:tc>
          <w:tcPr>
            <w:tcW w:w="0" w:type="auto"/>
          </w:tcPr>
          <w:p w14:paraId="41455D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D27E43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E6A9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98BE2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685EE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B2565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B809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4DBE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2CAB7A8" w14:textId="77777777" w:rsidTr="00822B7A">
        <w:trPr>
          <w:trHeight w:val="229"/>
          <w:jc w:val="center"/>
        </w:trPr>
        <w:tc>
          <w:tcPr>
            <w:tcW w:w="0" w:type="auto"/>
          </w:tcPr>
          <w:p w14:paraId="42AD2E1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8CCF5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A0178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589F5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8A270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C1932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36CD7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475B5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EB446D5" w14:textId="77777777" w:rsidTr="00822B7A">
        <w:trPr>
          <w:trHeight w:val="229"/>
          <w:jc w:val="center"/>
        </w:trPr>
        <w:tc>
          <w:tcPr>
            <w:tcW w:w="0" w:type="auto"/>
          </w:tcPr>
          <w:p w14:paraId="55F47C4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F4F83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87022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0DB7D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73F6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EB45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7FF9B7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3FAFC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750E3EE7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3E9028D7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3B7BA2F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11269B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1117B8C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5617E5A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DD24F8C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AF37F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0101977B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26D89" w14:textId="77777777" w:rsidR="001007E7" w:rsidRDefault="00830A6F">
    <w:pPr>
      <w:pStyle w:val="Footer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2C7F83C" wp14:editId="0C8AE0B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BC41F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C7F83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12BC41F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6DC0B9F" wp14:editId="02B6BA9E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D5463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6F41C92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6DC0B9F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ED5463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6F41C92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1960F661" w14:textId="77777777" w:rsidR="001007E7" w:rsidRDefault="002356C0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3721E96F" wp14:editId="2B051D59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7D89BA7" w14:textId="77777777" w:rsidR="00B97B51" w:rsidRDefault="00B97B51" w:rsidP="00B97B51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0BD81E8A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0705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2DE4CD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06933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0C3984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96A7D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8F50D6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FE58B57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FootnoteText">
    <w:name w:val="footnote text"/>
    <w:basedOn w:val="Normal"/>
    <w:link w:val="FootnoteTextCh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12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276"/>
    <w:rPr>
      <w:vertAlign w:val="superscript"/>
    </w:rPr>
  </w:style>
  <w:style w:type="paragraph" w:styleId="BodyTextIndent">
    <w:name w:val="Body Text Indent"/>
    <w:basedOn w:val="Normal"/>
    <w:link w:val="BodyTextIndentCh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BodyTextIndentChar">
    <w:name w:val="Body Text Indent Char"/>
    <w:basedOn w:val="DefaultParagraphFont"/>
    <w:link w:val="BodyTextIndent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DefaultParagraphFont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6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Yasmin Alcantara</cp:lastModifiedBy>
  <cp:revision>6</cp:revision>
  <cp:lastPrinted>2011-03-04T19:05:00Z</cp:lastPrinted>
  <dcterms:created xsi:type="dcterms:W3CDTF">2014-01-02T13:42:00Z</dcterms:created>
  <dcterms:modified xsi:type="dcterms:W3CDTF">2025-03-21T15:33:00Z</dcterms:modified>
</cp:coreProperties>
</file>